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AF" w:rsidRPr="00F03051" w:rsidRDefault="00A007AF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Приложение</w:t>
      </w:r>
      <w:r>
        <w:rPr>
          <w:rFonts w:ascii="Times New Roman" w:hAnsi="Times New Roman"/>
          <w:sz w:val="20"/>
          <w:szCs w:val="20"/>
        </w:rPr>
        <w:t xml:space="preserve"> 1</w:t>
      </w:r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A007AF" w:rsidRPr="00F03051" w:rsidRDefault="00A007AF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к Положени</w:t>
      </w:r>
      <w:r>
        <w:rPr>
          <w:rFonts w:ascii="Times New Roman" w:hAnsi="Times New Roman"/>
          <w:sz w:val="20"/>
          <w:szCs w:val="20"/>
        </w:rPr>
        <w:t>ю о</w:t>
      </w:r>
      <w:r w:rsidRPr="00F03051">
        <w:rPr>
          <w:rFonts w:ascii="Times New Roman" w:hAnsi="Times New Roman"/>
          <w:sz w:val="20"/>
          <w:szCs w:val="20"/>
        </w:rPr>
        <w:t xml:space="preserve"> выборах </w:t>
      </w:r>
    </w:p>
    <w:p w:rsidR="00A007AF" w:rsidRPr="00F03051" w:rsidRDefault="00A007AF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в Молодежный Парламент </w:t>
      </w:r>
    </w:p>
    <w:p w:rsidR="00A007AF" w:rsidRPr="00F03051" w:rsidRDefault="00A007AF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при Городской Думе </w:t>
      </w:r>
    </w:p>
    <w:p w:rsidR="00A007AF" w:rsidRPr="00F03051" w:rsidRDefault="00A007AF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Петропавловск-Камчатского </w:t>
      </w:r>
    </w:p>
    <w:p w:rsidR="00A007AF" w:rsidRDefault="00A007AF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городского округа восьмого</w:t>
      </w:r>
      <w:r w:rsidRPr="00F03051">
        <w:rPr>
          <w:rFonts w:ascii="Times New Roman" w:hAnsi="Times New Roman"/>
          <w:sz w:val="20"/>
          <w:szCs w:val="20"/>
        </w:rPr>
        <w:t xml:space="preserve"> созыва</w:t>
      </w:r>
    </w:p>
    <w:p w:rsidR="00A007AF" w:rsidRDefault="00A007AF" w:rsidP="00ED1D9A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A007AF" w:rsidRDefault="00A007AF" w:rsidP="00ED1D9A">
      <w:pPr>
        <w:tabs>
          <w:tab w:val="left" w:pos="58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 кандидата в депутаты Молодежного Парламента при Городской Думе Петропавловск-Камчатского городского округа восьмого созыва</w:t>
      </w:r>
    </w:p>
    <w:p w:rsidR="00A007AF" w:rsidRDefault="00A007AF" w:rsidP="00ED1D9A">
      <w:pPr>
        <w:tabs>
          <w:tab w:val="left" w:pos="58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07AF" w:rsidRPr="00C90E3C" w:rsidRDefault="00A007AF" w:rsidP="00C90E3C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 w:rsidRPr="00C90E3C">
        <w:rPr>
          <w:rFonts w:ascii="Times New Roman" w:hAnsi="Times New Roman"/>
          <w:sz w:val="24"/>
          <w:szCs w:val="24"/>
        </w:rPr>
        <w:t>Руководителю Рабочей группы</w:t>
      </w:r>
      <w:r w:rsidRPr="00C90E3C">
        <w:rPr>
          <w:rFonts w:ascii="Times New Roman" w:hAnsi="Times New Roman"/>
          <w:b/>
          <w:sz w:val="24"/>
          <w:szCs w:val="24"/>
        </w:rPr>
        <w:t xml:space="preserve"> </w:t>
      </w:r>
      <w:r w:rsidRPr="00C90E3C">
        <w:rPr>
          <w:rFonts w:ascii="Times New Roman" w:hAnsi="Times New Roman"/>
          <w:sz w:val="24"/>
          <w:szCs w:val="24"/>
        </w:rPr>
        <w:t>по проведению выборов в Молодежный Парламент при Городской Думе Петропавловск-Камчатского городского округа восьмого созыва</w:t>
      </w:r>
    </w:p>
    <w:p w:rsidR="00A007AF" w:rsidRDefault="00A007AF" w:rsidP="00ED1D9A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</w:t>
      </w:r>
    </w:p>
    <w:p w:rsidR="00A007AF" w:rsidRDefault="00A007AF" w:rsidP="00ED1D9A">
      <w:pPr>
        <w:spacing w:after="0" w:line="240" w:lineRule="auto"/>
        <w:ind w:left="5529"/>
        <w:rPr>
          <w:rFonts w:ascii="Times New Roman" w:hAnsi="Times New Roman"/>
        </w:rPr>
      </w:pPr>
    </w:p>
    <w:p w:rsidR="00A007AF" w:rsidRDefault="00A007AF" w:rsidP="00ED1D9A">
      <w:pPr>
        <w:spacing w:after="0" w:line="240" w:lineRule="auto"/>
        <w:ind w:left="5529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__________________________________</w:t>
      </w:r>
    </w:p>
    <w:p w:rsidR="00A007AF" w:rsidRDefault="00A007AF" w:rsidP="00ED1D9A">
      <w:pPr>
        <w:spacing w:after="0" w:line="240" w:lineRule="auto"/>
        <w:ind w:left="552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  <w:sz w:val="16"/>
          <w:szCs w:val="16"/>
        </w:rPr>
        <w:t>(ФИО полностью)</w:t>
      </w:r>
    </w:p>
    <w:p w:rsidR="00A007AF" w:rsidRDefault="00A007AF" w:rsidP="00ED1D9A">
      <w:pPr>
        <w:spacing w:after="0" w:line="240" w:lineRule="auto"/>
        <w:ind w:left="5529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_____________________</w:t>
      </w:r>
    </w:p>
    <w:p w:rsidR="00A007AF" w:rsidRDefault="00A007AF" w:rsidP="00ED1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07AF" w:rsidRDefault="00A007AF" w:rsidP="00ED1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7AF" w:rsidRDefault="00A007AF" w:rsidP="00ED1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7AF" w:rsidRDefault="00A007AF" w:rsidP="00ED1D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B67">
        <w:rPr>
          <w:rFonts w:ascii="Times New Roman" w:hAnsi="Times New Roman"/>
          <w:b/>
          <w:sz w:val="28"/>
          <w:szCs w:val="28"/>
        </w:rPr>
        <w:t>Заявление</w:t>
      </w:r>
    </w:p>
    <w:p w:rsidR="00A007AF" w:rsidRPr="00C90E3C" w:rsidRDefault="00A007AF" w:rsidP="00ED1D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007AF" w:rsidRPr="00C90E3C" w:rsidRDefault="00A007AF" w:rsidP="00C9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E3C">
        <w:rPr>
          <w:rFonts w:ascii="Times New Roman" w:hAnsi="Times New Roman"/>
          <w:sz w:val="24"/>
          <w:szCs w:val="24"/>
        </w:rPr>
        <w:t xml:space="preserve">Прошу зарегистрировать меня </w:t>
      </w:r>
      <w:r>
        <w:rPr>
          <w:rFonts w:ascii="Times New Roman" w:hAnsi="Times New Roman"/>
          <w:sz w:val="24"/>
          <w:szCs w:val="24"/>
        </w:rPr>
        <w:t>кандидатом</w:t>
      </w:r>
      <w:r w:rsidRPr="00C90E3C">
        <w:rPr>
          <w:rFonts w:ascii="Times New Roman" w:hAnsi="Times New Roman"/>
          <w:sz w:val="24"/>
          <w:szCs w:val="24"/>
        </w:rPr>
        <w:t xml:space="preserve"> в депутаты Молодежного Парламента при Городской Думе Петропавловск-Камчатского городского округа восьмого созыва.</w:t>
      </w:r>
    </w:p>
    <w:p w:rsidR="00A007AF" w:rsidRPr="00C90E3C" w:rsidRDefault="00A007AF" w:rsidP="00C9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E3C">
        <w:rPr>
          <w:rFonts w:ascii="Times New Roman" w:hAnsi="Times New Roman"/>
          <w:sz w:val="24"/>
          <w:szCs w:val="24"/>
        </w:rPr>
        <w:t>В соответствии со статьей 9 Федерального закона от 27 июля 2006 года № 152-ФЗ «О персональных данных» даю согласие на автоматизированную, а также без использования средств автоматизации обработку моих персональных данных.</w:t>
      </w:r>
    </w:p>
    <w:p w:rsidR="00A007AF" w:rsidRDefault="00A007AF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007AF" w:rsidRDefault="00A007AF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007AF" w:rsidRDefault="00A007AF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007AF" w:rsidRDefault="00A007AF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007AF" w:rsidRDefault="00A007AF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007AF" w:rsidRPr="00F03051" w:rsidRDefault="00A007AF" w:rsidP="00ED1D9A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«____»___________ 2013 года                                         </w:t>
      </w:r>
      <w:r w:rsidRPr="00F03051">
        <w:rPr>
          <w:rFonts w:ascii="Times New Roman" w:hAnsi="Times New Roman"/>
          <w:sz w:val="20"/>
          <w:szCs w:val="20"/>
        </w:rPr>
        <w:t>__________________ /_______________ /</w:t>
      </w:r>
    </w:p>
    <w:p w:rsidR="00A007AF" w:rsidRPr="006729A4" w:rsidRDefault="00A007AF" w:rsidP="00ED1D9A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(подпись)                                  (расшифровка)</w:t>
      </w:r>
    </w:p>
    <w:p w:rsidR="00A007AF" w:rsidRPr="00652B67" w:rsidRDefault="00A007AF" w:rsidP="00ED1D9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007AF" w:rsidRPr="00652B67" w:rsidRDefault="00A007AF" w:rsidP="00ED1D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07AF" w:rsidRDefault="00A007AF" w:rsidP="00ED1D9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007AF" w:rsidRDefault="00A007AF" w:rsidP="00ED1D9A"/>
    <w:sectPr w:rsidR="00A007AF" w:rsidSect="004B1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D9A"/>
    <w:rsid w:val="00012C51"/>
    <w:rsid w:val="00032CC7"/>
    <w:rsid w:val="00053B7A"/>
    <w:rsid w:val="000A5E8C"/>
    <w:rsid w:val="000D07CA"/>
    <w:rsid w:val="000D6CDA"/>
    <w:rsid w:val="0011724B"/>
    <w:rsid w:val="00146187"/>
    <w:rsid w:val="00150AB3"/>
    <w:rsid w:val="001770C0"/>
    <w:rsid w:val="00183BCA"/>
    <w:rsid w:val="0019016B"/>
    <w:rsid w:val="001A0DFA"/>
    <w:rsid w:val="001C08FC"/>
    <w:rsid w:val="001D41B2"/>
    <w:rsid w:val="00203CC0"/>
    <w:rsid w:val="0021681C"/>
    <w:rsid w:val="0029515C"/>
    <w:rsid w:val="002B0B6E"/>
    <w:rsid w:val="002B5BEF"/>
    <w:rsid w:val="002C48E9"/>
    <w:rsid w:val="002C4DC7"/>
    <w:rsid w:val="002D2FCD"/>
    <w:rsid w:val="002E06CC"/>
    <w:rsid w:val="0031126D"/>
    <w:rsid w:val="0031290F"/>
    <w:rsid w:val="00315DC3"/>
    <w:rsid w:val="0033556C"/>
    <w:rsid w:val="00337289"/>
    <w:rsid w:val="0034069A"/>
    <w:rsid w:val="00346AB9"/>
    <w:rsid w:val="00353F2E"/>
    <w:rsid w:val="00357975"/>
    <w:rsid w:val="00362633"/>
    <w:rsid w:val="003729AD"/>
    <w:rsid w:val="003A1E51"/>
    <w:rsid w:val="003B2138"/>
    <w:rsid w:val="003B5173"/>
    <w:rsid w:val="003B78FA"/>
    <w:rsid w:val="003C1230"/>
    <w:rsid w:val="003C520B"/>
    <w:rsid w:val="004205A6"/>
    <w:rsid w:val="004450B6"/>
    <w:rsid w:val="004538CB"/>
    <w:rsid w:val="00473AF3"/>
    <w:rsid w:val="0047654E"/>
    <w:rsid w:val="00477F9C"/>
    <w:rsid w:val="004A5BC3"/>
    <w:rsid w:val="004B1E1F"/>
    <w:rsid w:val="004D0F05"/>
    <w:rsid w:val="004E4627"/>
    <w:rsid w:val="005125DD"/>
    <w:rsid w:val="00532956"/>
    <w:rsid w:val="0053633E"/>
    <w:rsid w:val="00582995"/>
    <w:rsid w:val="005864AA"/>
    <w:rsid w:val="005A12E5"/>
    <w:rsid w:val="005E6994"/>
    <w:rsid w:val="00612B97"/>
    <w:rsid w:val="00614FC1"/>
    <w:rsid w:val="006377C6"/>
    <w:rsid w:val="00652B67"/>
    <w:rsid w:val="006641CA"/>
    <w:rsid w:val="00666E98"/>
    <w:rsid w:val="00670224"/>
    <w:rsid w:val="006729A4"/>
    <w:rsid w:val="006B4733"/>
    <w:rsid w:val="006B4DD6"/>
    <w:rsid w:val="006F0486"/>
    <w:rsid w:val="007052E0"/>
    <w:rsid w:val="007156AA"/>
    <w:rsid w:val="00741779"/>
    <w:rsid w:val="007507E5"/>
    <w:rsid w:val="00764D8F"/>
    <w:rsid w:val="00766BFD"/>
    <w:rsid w:val="00796504"/>
    <w:rsid w:val="007A4624"/>
    <w:rsid w:val="007B0ADC"/>
    <w:rsid w:val="007D7CDE"/>
    <w:rsid w:val="007E3F0D"/>
    <w:rsid w:val="007E7879"/>
    <w:rsid w:val="007F0244"/>
    <w:rsid w:val="007F0934"/>
    <w:rsid w:val="0081582B"/>
    <w:rsid w:val="00815BBA"/>
    <w:rsid w:val="008308D4"/>
    <w:rsid w:val="0084202D"/>
    <w:rsid w:val="008A5290"/>
    <w:rsid w:val="008B195B"/>
    <w:rsid w:val="008B1FA2"/>
    <w:rsid w:val="008B792F"/>
    <w:rsid w:val="008F0818"/>
    <w:rsid w:val="008F43FD"/>
    <w:rsid w:val="008F71E3"/>
    <w:rsid w:val="00906E77"/>
    <w:rsid w:val="009351A4"/>
    <w:rsid w:val="009562C3"/>
    <w:rsid w:val="00957D87"/>
    <w:rsid w:val="00963201"/>
    <w:rsid w:val="00964A6D"/>
    <w:rsid w:val="009676A1"/>
    <w:rsid w:val="0098656F"/>
    <w:rsid w:val="00991E79"/>
    <w:rsid w:val="009A101D"/>
    <w:rsid w:val="009A10BE"/>
    <w:rsid w:val="009D0D8B"/>
    <w:rsid w:val="00A007AF"/>
    <w:rsid w:val="00A05188"/>
    <w:rsid w:val="00A0617E"/>
    <w:rsid w:val="00A10115"/>
    <w:rsid w:val="00A12980"/>
    <w:rsid w:val="00A14300"/>
    <w:rsid w:val="00A36343"/>
    <w:rsid w:val="00A42F99"/>
    <w:rsid w:val="00A60457"/>
    <w:rsid w:val="00A964B8"/>
    <w:rsid w:val="00AC15C6"/>
    <w:rsid w:val="00AC7068"/>
    <w:rsid w:val="00AE44A4"/>
    <w:rsid w:val="00AE46F7"/>
    <w:rsid w:val="00AE652A"/>
    <w:rsid w:val="00B44BDA"/>
    <w:rsid w:val="00B71598"/>
    <w:rsid w:val="00B767AF"/>
    <w:rsid w:val="00BE14A5"/>
    <w:rsid w:val="00C019C3"/>
    <w:rsid w:val="00C34155"/>
    <w:rsid w:val="00C40DED"/>
    <w:rsid w:val="00C55914"/>
    <w:rsid w:val="00C6082B"/>
    <w:rsid w:val="00C76D9E"/>
    <w:rsid w:val="00C86A97"/>
    <w:rsid w:val="00C90E3C"/>
    <w:rsid w:val="00C97D65"/>
    <w:rsid w:val="00CA5A88"/>
    <w:rsid w:val="00CD491C"/>
    <w:rsid w:val="00CD7F97"/>
    <w:rsid w:val="00CF14E3"/>
    <w:rsid w:val="00D34BD4"/>
    <w:rsid w:val="00D40E41"/>
    <w:rsid w:val="00D523C7"/>
    <w:rsid w:val="00D70B57"/>
    <w:rsid w:val="00D70C1E"/>
    <w:rsid w:val="00D73D36"/>
    <w:rsid w:val="00DA573D"/>
    <w:rsid w:val="00DB0DFB"/>
    <w:rsid w:val="00DC639A"/>
    <w:rsid w:val="00DD61C6"/>
    <w:rsid w:val="00DF0695"/>
    <w:rsid w:val="00E22042"/>
    <w:rsid w:val="00E41914"/>
    <w:rsid w:val="00E43E95"/>
    <w:rsid w:val="00E459C6"/>
    <w:rsid w:val="00E502C3"/>
    <w:rsid w:val="00E96161"/>
    <w:rsid w:val="00EC44BC"/>
    <w:rsid w:val="00ED1D9A"/>
    <w:rsid w:val="00EF6A76"/>
    <w:rsid w:val="00F03051"/>
    <w:rsid w:val="00F04F58"/>
    <w:rsid w:val="00F1139C"/>
    <w:rsid w:val="00F33B0D"/>
    <w:rsid w:val="00F36702"/>
    <w:rsid w:val="00F40C3B"/>
    <w:rsid w:val="00F43DA2"/>
    <w:rsid w:val="00F5157E"/>
    <w:rsid w:val="00F65606"/>
    <w:rsid w:val="00F93D92"/>
    <w:rsid w:val="00FA5330"/>
    <w:rsid w:val="00FA7AA1"/>
    <w:rsid w:val="00FD632E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D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181</Words>
  <Characters>1035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user01</cp:lastModifiedBy>
  <cp:revision>9</cp:revision>
  <cp:lastPrinted>2013-10-15T21:58:00Z</cp:lastPrinted>
  <dcterms:created xsi:type="dcterms:W3CDTF">2012-10-14T21:32:00Z</dcterms:created>
  <dcterms:modified xsi:type="dcterms:W3CDTF">2013-10-15T21:58:00Z</dcterms:modified>
</cp:coreProperties>
</file>